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4048" w:rsidRDefault="00454048">
      <w:pPr>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pt;height:735.75pt">
            <v:imagedata r:id="rId4" o:title=""/>
          </v:shape>
        </w:pict>
      </w:r>
      <w:r>
        <w:br w:type="page"/>
      </w:r>
    </w:p>
    <w:p w:rsidR="00454048" w:rsidRPr="00E21383" w:rsidRDefault="00454048">
      <w:pPr>
        <w:rPr>
          <w:sz w:val="2"/>
          <w:szCs w:val="2"/>
          <w:lang w:val="ru-RU"/>
        </w:rPr>
      </w:pPr>
      <w:r w:rsidRPr="00CA065C">
        <w:rPr>
          <w:noProof/>
          <w:lang w:val="ru-RU" w:eastAsia="ru-RU"/>
        </w:rPr>
        <w:pict>
          <v:shape id="Рисунок 2" o:spid="_x0000_i1026" type="#_x0000_t75" style="width:507.75pt;height:705.75pt;visibility:visible">
            <v:imagedata r:id="rId5" o:title=""/>
          </v:shape>
        </w:pict>
      </w:r>
      <w:r w:rsidRPr="00E21383">
        <w:rPr>
          <w:lang w:val="ru-RU"/>
        </w:rPr>
        <w:br w:type="page"/>
      </w:r>
    </w:p>
    <w:p w:rsidR="00454048" w:rsidRDefault="00454048">
      <w:pPr>
        <w:rPr>
          <w:sz w:val="2"/>
          <w:szCs w:val="2"/>
        </w:rPr>
      </w:pPr>
      <w:r>
        <w:pict>
          <v:shape id="_x0000_i1027" type="#_x0000_t75" style="width:516pt;height:707.25pt">
            <v:imagedata r:id="rId6" o:title=""/>
          </v:shape>
        </w:pict>
      </w:r>
      <w:r>
        <w:br w:type="page"/>
      </w:r>
    </w:p>
    <w:tbl>
      <w:tblPr>
        <w:tblW w:w="0" w:type="auto"/>
        <w:tblInd w:w="2" w:type="dxa"/>
        <w:tblCellMar>
          <w:left w:w="0" w:type="dxa"/>
          <w:right w:w="0" w:type="dxa"/>
        </w:tblCellMar>
        <w:tblLook w:val="00A0"/>
      </w:tblPr>
      <w:tblGrid>
        <w:gridCol w:w="765"/>
        <w:gridCol w:w="490"/>
        <w:gridCol w:w="1472"/>
        <w:gridCol w:w="1740"/>
        <w:gridCol w:w="4806"/>
        <w:gridCol w:w="967"/>
      </w:tblGrid>
      <w:tr w:rsidR="00454048" w:rsidRPr="00D77EC6">
        <w:trPr>
          <w:trHeight w:hRule="exact" w:val="416"/>
        </w:trPr>
        <w:tc>
          <w:tcPr>
            <w:tcW w:w="4692" w:type="dxa"/>
            <w:gridSpan w:val="4"/>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5104"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4</w:t>
            </w:r>
          </w:p>
        </w:tc>
      </w:tr>
      <w:tr w:rsidR="00454048" w:rsidRPr="007605E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1. ЦЕЛИ И ЗАДАЧИ ОСВОЕНИЯ ДИСЦИПЛИНЫ</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Цельдисциплины - создать условия для формирования профессиональной компетенции в области теоретических знаний и практических навыков по основным направлениями  работы аккредитованной лаборатории</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Задачи: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изучение системы менеджмента качества аккредитованной лаборатории;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изучение основ физико-химических методов анализа, применяемых в лабораторной практике;</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получение практических навыков работы на лабораторном оборудовании</w:t>
            </w:r>
          </w:p>
        </w:tc>
      </w:tr>
      <w:tr w:rsidR="00454048" w:rsidRPr="007605E8">
        <w:trPr>
          <w:trHeight w:hRule="exact" w:val="277"/>
        </w:trPr>
        <w:tc>
          <w:tcPr>
            <w:tcW w:w="766" w:type="dxa"/>
          </w:tcPr>
          <w:p w:rsidR="00454048" w:rsidRPr="00E21383" w:rsidRDefault="00454048">
            <w:pPr>
              <w:rPr>
                <w:lang w:val="ru-RU"/>
              </w:rPr>
            </w:pPr>
          </w:p>
        </w:tc>
        <w:tc>
          <w:tcPr>
            <w:tcW w:w="511" w:type="dxa"/>
          </w:tcPr>
          <w:p w:rsidR="00454048" w:rsidRPr="00E21383" w:rsidRDefault="00454048">
            <w:pPr>
              <w:rPr>
                <w:lang w:val="ru-RU"/>
              </w:rPr>
            </w:pPr>
          </w:p>
        </w:tc>
        <w:tc>
          <w:tcPr>
            <w:tcW w:w="1560" w:type="dxa"/>
          </w:tcPr>
          <w:p w:rsidR="00454048" w:rsidRPr="00E21383" w:rsidRDefault="00454048">
            <w:pPr>
              <w:rPr>
                <w:lang w:val="ru-RU"/>
              </w:rPr>
            </w:pPr>
          </w:p>
        </w:tc>
        <w:tc>
          <w:tcPr>
            <w:tcW w:w="1844" w:type="dxa"/>
          </w:tcPr>
          <w:p w:rsidR="00454048" w:rsidRPr="00E21383" w:rsidRDefault="00454048">
            <w:pPr>
              <w:rPr>
                <w:lang w:val="ru-RU"/>
              </w:rPr>
            </w:pPr>
          </w:p>
        </w:tc>
        <w:tc>
          <w:tcPr>
            <w:tcW w:w="5104" w:type="dxa"/>
          </w:tcPr>
          <w:p w:rsidR="00454048" w:rsidRPr="00E21383" w:rsidRDefault="00454048">
            <w:pPr>
              <w:rPr>
                <w:lang w:val="ru-RU"/>
              </w:rPr>
            </w:pPr>
          </w:p>
        </w:tc>
        <w:tc>
          <w:tcPr>
            <w:tcW w:w="993" w:type="dxa"/>
          </w:tcPr>
          <w:p w:rsidR="00454048" w:rsidRPr="00E21383" w:rsidRDefault="00454048">
            <w:pPr>
              <w:rPr>
                <w:lang w:val="ru-RU"/>
              </w:rPr>
            </w:pPr>
          </w:p>
        </w:tc>
      </w:tr>
      <w:tr w:rsidR="00454048" w:rsidRPr="007605E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2. МЕСТО ДИСЦИПЛИНЫ В СТРУКТУРЕ ОПОП</w:t>
            </w:r>
          </w:p>
        </w:tc>
      </w:tr>
      <w:tr w:rsidR="00454048" w:rsidRPr="00D77EC6">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К.М.02</w:t>
            </w:r>
          </w:p>
        </w:tc>
      </w:tr>
      <w:tr w:rsidR="00454048" w:rsidRPr="007605E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b/>
                <w:bCs/>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b/>
                <w:bCs/>
                <w:color w:val="000000"/>
                <w:sz w:val="19"/>
                <w:szCs w:val="19"/>
                <w:lang w:val="ru-RU"/>
              </w:rPr>
              <w:t>Требования к предварительной подготовке обучающегося:</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Для успешного освоения учебной дисциплины обучающийся должен иметь знания с предыдущего уровня образования, а также знания дисциплин:</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Лабораторно-аналитические методы оценки состояния окружающей среды</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Методы анализа и оценки качества почв</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Методы анализа и оценки состояния атмосферного воздуха</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Методы анализа и оценки состояния водных объектов</w:t>
            </w:r>
          </w:p>
        </w:tc>
      </w:tr>
      <w:tr w:rsidR="00454048" w:rsidRPr="007605E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Нормативно-правовое обеспечение организации профессиональной деятельности</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b/>
                <w:bCs/>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b/>
                <w:bCs/>
                <w:color w:val="000000"/>
                <w:sz w:val="19"/>
                <w:szCs w:val="19"/>
                <w:lang w:val="ru-RU"/>
              </w:rPr>
              <w:t>Дисциплины и практики, для которых освоение данной дисциплины (модуля) необходимо как предшествующее:</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Производственная практика (контрольно-экспертная, организационно-управленческая)</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Экологическое управление производственными процессами</w:t>
            </w:r>
          </w:p>
        </w:tc>
      </w:tr>
      <w:tr w:rsidR="00454048" w:rsidRPr="007605E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Научно-теоретические и прикладные аспекты оценки воздействия на окружающую среду</w:t>
            </w:r>
          </w:p>
        </w:tc>
      </w:tr>
      <w:tr w:rsidR="00454048" w:rsidRPr="007605E8">
        <w:trPr>
          <w:trHeight w:hRule="exact" w:val="277"/>
        </w:trPr>
        <w:tc>
          <w:tcPr>
            <w:tcW w:w="766" w:type="dxa"/>
          </w:tcPr>
          <w:p w:rsidR="00454048" w:rsidRPr="00E21383" w:rsidRDefault="00454048">
            <w:pPr>
              <w:rPr>
                <w:lang w:val="ru-RU"/>
              </w:rPr>
            </w:pPr>
          </w:p>
        </w:tc>
        <w:tc>
          <w:tcPr>
            <w:tcW w:w="511" w:type="dxa"/>
          </w:tcPr>
          <w:p w:rsidR="00454048" w:rsidRPr="00E21383" w:rsidRDefault="00454048">
            <w:pPr>
              <w:rPr>
                <w:lang w:val="ru-RU"/>
              </w:rPr>
            </w:pPr>
          </w:p>
        </w:tc>
        <w:tc>
          <w:tcPr>
            <w:tcW w:w="1560" w:type="dxa"/>
          </w:tcPr>
          <w:p w:rsidR="00454048" w:rsidRPr="00E21383" w:rsidRDefault="00454048">
            <w:pPr>
              <w:rPr>
                <w:lang w:val="ru-RU"/>
              </w:rPr>
            </w:pPr>
          </w:p>
        </w:tc>
        <w:tc>
          <w:tcPr>
            <w:tcW w:w="1844" w:type="dxa"/>
          </w:tcPr>
          <w:p w:rsidR="00454048" w:rsidRPr="00E21383" w:rsidRDefault="00454048">
            <w:pPr>
              <w:rPr>
                <w:lang w:val="ru-RU"/>
              </w:rPr>
            </w:pPr>
          </w:p>
        </w:tc>
        <w:tc>
          <w:tcPr>
            <w:tcW w:w="5104" w:type="dxa"/>
          </w:tcPr>
          <w:p w:rsidR="00454048" w:rsidRPr="00E21383" w:rsidRDefault="00454048">
            <w:pPr>
              <w:rPr>
                <w:lang w:val="ru-RU"/>
              </w:rPr>
            </w:pPr>
          </w:p>
        </w:tc>
        <w:tc>
          <w:tcPr>
            <w:tcW w:w="993" w:type="dxa"/>
          </w:tcPr>
          <w:p w:rsidR="00454048" w:rsidRPr="00E21383" w:rsidRDefault="00454048">
            <w:pPr>
              <w:rPr>
                <w:lang w:val="ru-RU"/>
              </w:rPr>
            </w:pPr>
          </w:p>
        </w:tc>
      </w:tr>
      <w:tr w:rsidR="00454048" w:rsidRPr="007605E8">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3. КОМПЕТЕНЦИИ ОБУЧАЮЩЕГОСЯ, ФОРМИРУЕМЫЕ В РЕЗУЛЬТАТЕ ОСВОЕНИЯ ДИСЦИПЛИНЫ (МОДУЛЯ)</w:t>
            </w:r>
          </w:p>
        </w:tc>
      </w:tr>
      <w:tr w:rsidR="00454048" w:rsidRPr="007605E8">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ОПК-9:      готовностью руководить коллективом в сфере своей профессиональной деятельности, толерантно воспринимая социальные, этнические, конфессиональные и культурные различия</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Знать:</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обосновывать с учетом логистических особенностей структуру,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лаборатории</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понимать структуру,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лборатории</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наиболее значимые особенности структуры,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лаборатории</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Уметь:</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самостоятельно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 проводить внутрилабораторный контроль качества результатов исследования</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по алгоритму и частичнго самостоятельно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проводить внутрилабораторный контроль качества результатов исследования</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под руководством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 проводить внутрилабораторный контроль качества результатов исследования</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Владеть:</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bl>
    <w:p w:rsidR="00454048" w:rsidRPr="00E21383" w:rsidRDefault="00454048">
      <w:pPr>
        <w:rPr>
          <w:sz w:val="2"/>
          <w:szCs w:val="2"/>
          <w:lang w:val="ru-RU"/>
        </w:rPr>
      </w:pPr>
      <w:r w:rsidRPr="00E21383">
        <w:rPr>
          <w:lang w:val="ru-RU"/>
        </w:rPr>
        <w:br w:type="page"/>
      </w:r>
    </w:p>
    <w:tbl>
      <w:tblPr>
        <w:tblW w:w="0" w:type="auto"/>
        <w:tblInd w:w="2" w:type="dxa"/>
        <w:tblCellMar>
          <w:left w:w="0" w:type="dxa"/>
          <w:right w:w="0" w:type="dxa"/>
        </w:tblCellMar>
        <w:tblLook w:val="00A0"/>
      </w:tblPr>
      <w:tblGrid>
        <w:gridCol w:w="764"/>
        <w:gridCol w:w="488"/>
        <w:gridCol w:w="3212"/>
        <w:gridCol w:w="4808"/>
        <w:gridCol w:w="968"/>
      </w:tblGrid>
      <w:tr w:rsidR="00454048" w:rsidRPr="00D77EC6">
        <w:trPr>
          <w:trHeight w:hRule="exact" w:val="416"/>
        </w:trPr>
        <w:tc>
          <w:tcPr>
            <w:tcW w:w="4692" w:type="dxa"/>
            <w:gridSpan w:val="3"/>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5104"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5</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r w:rsidR="00454048" w:rsidRPr="007605E8">
        <w:trPr>
          <w:trHeight w:hRule="exact" w:val="895"/>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ПК-9: способностью осуществлять организацию и управление научно-исследовательскими и научно- производственными и экспертно-аналитическими работами с использованием углубленных знаний в области управления природопользованием</w:t>
            </w:r>
          </w:p>
        </w:tc>
      </w:tr>
      <w:tr w:rsidR="00454048" w:rsidRPr="00D77EC6">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Знать:</w:t>
            </w:r>
          </w:p>
        </w:tc>
      </w:tr>
      <w:tr w:rsidR="00454048" w:rsidRPr="007605E8">
        <w:trPr>
          <w:trHeight w:hRule="exact" w:val="113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на высоком научном уровне структуру,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лаборатории; современные методы работы в лаборатории; основы проведения внутрилабораторного контроля качества результатов анализа;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основы планирования, организации и проведения экологических исследований</w:t>
            </w:r>
          </w:p>
        </w:tc>
      </w:tr>
      <w:tr w:rsidR="00454048" w:rsidRPr="007605E8">
        <w:trPr>
          <w:trHeight w:hRule="exact" w:val="113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в основном структуру,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лаборатории; современные методы работы в лаборатории; основы проведения внутрилабораторного контроля качества результатов анализа;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основы планирования, организации и проведения экологических исследований</w:t>
            </w:r>
          </w:p>
        </w:tc>
      </w:tr>
      <w:tr w:rsidR="00454048" w:rsidRPr="007605E8">
        <w:trPr>
          <w:trHeight w:hRule="exact" w:val="113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наиболее значимые черты структуру, требования к персоналу, оборудование эколого-аналитической лаборатории; нормативно-правовое обеспечение деятельности лаборатории; правила техники безопасности при работе в лаборатории; систему менеджмента качества лаборатории; современные методы работы в лаборатории; основы проведения внутрилабораторного контроля качества результатов анализа;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основы планирования, организации и проведения экологических исследований</w:t>
            </w:r>
          </w:p>
        </w:tc>
      </w:tr>
      <w:tr w:rsidR="00454048" w:rsidRPr="00D77EC6">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Уметь:</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самостоятельно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 проводить внутрилабораторный контроль качества результатов исследования</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по алгоритму и частичнго самостоятельно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проводить внутрилабораторный контроль качества результатов исследования</w:t>
            </w:r>
          </w:p>
        </w:tc>
      </w:tr>
      <w:tr w:rsidR="00454048" w:rsidRPr="007605E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под руководством планировать, организовать и проводить лабораторные анализы с примененим современного оборудования;  подбирать базу лабораторно-аналитических методик и проводить инструментальное исследование конкретного объекта; проводить внутрилабораторный контроль качества результатов исследования</w:t>
            </w:r>
          </w:p>
        </w:tc>
      </w:tr>
      <w:tr w:rsidR="00454048" w:rsidRPr="00D77EC6">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Владеть:</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r w:rsidR="00454048" w:rsidRPr="007605E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проектирования и организации деятельности эколого-аналитической лаборатории</w:t>
            </w:r>
          </w:p>
        </w:tc>
      </w:tr>
      <w:tr w:rsidR="00454048" w:rsidRPr="007605E8">
        <w:trPr>
          <w:trHeight w:hRule="exact" w:val="416"/>
        </w:trPr>
        <w:tc>
          <w:tcPr>
            <w:tcW w:w="10788" w:type="dxa"/>
            <w:gridSpan w:val="5"/>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b/>
                <w:bCs/>
                <w:color w:val="000000"/>
                <w:sz w:val="19"/>
                <w:szCs w:val="19"/>
                <w:lang w:val="ru-RU"/>
              </w:rPr>
              <w:t>В результате освоения дисциплины обучающийся должен</w:t>
            </w:r>
          </w:p>
        </w:tc>
      </w:tr>
      <w:tr w:rsidR="00454048" w:rsidRPr="00D77EC6">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b/>
                <w:bCs/>
                <w:color w:val="000000"/>
                <w:sz w:val="19"/>
                <w:szCs w:val="19"/>
              </w:rPr>
              <w:t>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Знать:</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структуру, требования к персоналу, оборудование эколого-аналитическойлаборатории;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нормативно-правовое обеспечение деятельности лаборатории;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правила техники безопасности при работе в лаборатории;</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 систему менеджмента качества лаборатории;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современные методы работы в лаборатории;</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основы проведения внутрилабораторного контроля качества результатов анализа;</w:t>
            </w:r>
          </w:p>
        </w:tc>
      </w:tr>
      <w:tr w:rsidR="00454048" w:rsidRPr="007605E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основы планирования, организации и проведения экологических исследований</w:t>
            </w:r>
          </w:p>
        </w:tc>
      </w:tr>
      <w:tr w:rsidR="00454048" w:rsidRPr="00D77EC6">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b/>
                <w:bCs/>
                <w:color w:val="000000"/>
                <w:sz w:val="19"/>
                <w:szCs w:val="19"/>
              </w:rPr>
              <w:t>3.2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Уметь:</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планировать, организовать и проводить лабораторные анализы с примененим современного оборудования;</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подбирать базу лабораторно-аналитических методик и проводить инструментальное исследование конкретного объекта;</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проводить внутрилабораторный контроль качества результатов исследования.</w:t>
            </w:r>
          </w:p>
        </w:tc>
      </w:tr>
    </w:tbl>
    <w:p w:rsidR="00454048" w:rsidRPr="00E21383" w:rsidRDefault="00454048">
      <w:pPr>
        <w:rPr>
          <w:sz w:val="2"/>
          <w:szCs w:val="2"/>
          <w:lang w:val="ru-RU"/>
        </w:rPr>
      </w:pPr>
      <w:r w:rsidRPr="00E21383">
        <w:rPr>
          <w:lang w:val="ru-RU"/>
        </w:rPr>
        <w:br w:type="page"/>
      </w:r>
    </w:p>
    <w:tbl>
      <w:tblPr>
        <w:tblW w:w="0" w:type="auto"/>
        <w:tblInd w:w="2" w:type="dxa"/>
        <w:tblCellMar>
          <w:left w:w="0" w:type="dxa"/>
          <w:right w:w="0" w:type="dxa"/>
        </w:tblCellMar>
        <w:tblLook w:val="00A0"/>
      </w:tblPr>
      <w:tblGrid>
        <w:gridCol w:w="747"/>
        <w:gridCol w:w="208"/>
        <w:gridCol w:w="3218"/>
        <w:gridCol w:w="960"/>
        <w:gridCol w:w="694"/>
        <w:gridCol w:w="1112"/>
        <w:gridCol w:w="1247"/>
        <w:gridCol w:w="680"/>
        <w:gridCol w:w="404"/>
        <w:gridCol w:w="970"/>
      </w:tblGrid>
      <w:tr w:rsidR="00454048" w:rsidRPr="00D77EC6">
        <w:trPr>
          <w:trHeight w:hRule="exact" w:val="416"/>
        </w:trPr>
        <w:tc>
          <w:tcPr>
            <w:tcW w:w="4692" w:type="dxa"/>
            <w:gridSpan w:val="3"/>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851" w:type="dxa"/>
          </w:tcPr>
          <w:p w:rsidR="00454048" w:rsidRPr="00D77EC6" w:rsidRDefault="00454048"/>
        </w:tc>
        <w:tc>
          <w:tcPr>
            <w:tcW w:w="710" w:type="dxa"/>
          </w:tcPr>
          <w:p w:rsidR="00454048" w:rsidRPr="00D77EC6" w:rsidRDefault="00454048"/>
        </w:tc>
        <w:tc>
          <w:tcPr>
            <w:tcW w:w="1135" w:type="dxa"/>
          </w:tcPr>
          <w:p w:rsidR="00454048" w:rsidRPr="00D77EC6" w:rsidRDefault="00454048"/>
        </w:tc>
        <w:tc>
          <w:tcPr>
            <w:tcW w:w="1277" w:type="dxa"/>
          </w:tcPr>
          <w:p w:rsidR="00454048" w:rsidRPr="00D77EC6" w:rsidRDefault="00454048"/>
        </w:tc>
        <w:tc>
          <w:tcPr>
            <w:tcW w:w="710" w:type="dxa"/>
          </w:tcPr>
          <w:p w:rsidR="00454048" w:rsidRPr="00D77EC6" w:rsidRDefault="00454048"/>
        </w:tc>
        <w:tc>
          <w:tcPr>
            <w:tcW w:w="426"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6</w:t>
            </w:r>
          </w:p>
        </w:tc>
      </w:tr>
      <w:tr w:rsidR="00454048" w:rsidRPr="00D77EC6">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b/>
                <w:bCs/>
                <w:color w:val="000000"/>
                <w:sz w:val="19"/>
                <w:szCs w:val="19"/>
              </w:rPr>
              <w:t>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b/>
                <w:bCs/>
                <w:color w:val="000000"/>
                <w:sz w:val="19"/>
                <w:szCs w:val="19"/>
              </w:rPr>
              <w:t>Владеть:</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работы на приборах и инструментах эколого-аналитической лаборатории в части пробоотбора, пробоподготовки и непосредственного анализа проб;</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3.3.2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проектирования и организации деятельности эколого-аналитической лаборатории</w:t>
            </w:r>
          </w:p>
        </w:tc>
      </w:tr>
      <w:tr w:rsidR="00454048" w:rsidRPr="007605E8">
        <w:trPr>
          <w:trHeight w:hRule="exact" w:val="277"/>
        </w:trPr>
        <w:tc>
          <w:tcPr>
            <w:tcW w:w="766" w:type="dxa"/>
          </w:tcPr>
          <w:p w:rsidR="00454048" w:rsidRPr="00E21383" w:rsidRDefault="00454048">
            <w:pPr>
              <w:rPr>
                <w:lang w:val="ru-RU"/>
              </w:rPr>
            </w:pPr>
          </w:p>
        </w:tc>
        <w:tc>
          <w:tcPr>
            <w:tcW w:w="228" w:type="dxa"/>
          </w:tcPr>
          <w:p w:rsidR="00454048" w:rsidRPr="00E21383" w:rsidRDefault="00454048">
            <w:pPr>
              <w:rPr>
                <w:lang w:val="ru-RU"/>
              </w:rPr>
            </w:pPr>
          </w:p>
        </w:tc>
        <w:tc>
          <w:tcPr>
            <w:tcW w:w="3687" w:type="dxa"/>
          </w:tcPr>
          <w:p w:rsidR="00454048" w:rsidRPr="00E21383" w:rsidRDefault="00454048">
            <w:pPr>
              <w:rPr>
                <w:lang w:val="ru-RU"/>
              </w:rPr>
            </w:pPr>
          </w:p>
        </w:tc>
        <w:tc>
          <w:tcPr>
            <w:tcW w:w="851" w:type="dxa"/>
          </w:tcPr>
          <w:p w:rsidR="00454048" w:rsidRPr="00E21383" w:rsidRDefault="00454048">
            <w:pPr>
              <w:rPr>
                <w:lang w:val="ru-RU"/>
              </w:rPr>
            </w:pPr>
          </w:p>
        </w:tc>
        <w:tc>
          <w:tcPr>
            <w:tcW w:w="710" w:type="dxa"/>
          </w:tcPr>
          <w:p w:rsidR="00454048" w:rsidRPr="00E21383" w:rsidRDefault="00454048">
            <w:pPr>
              <w:rPr>
                <w:lang w:val="ru-RU"/>
              </w:rPr>
            </w:pPr>
          </w:p>
        </w:tc>
        <w:tc>
          <w:tcPr>
            <w:tcW w:w="1135" w:type="dxa"/>
          </w:tcPr>
          <w:p w:rsidR="00454048" w:rsidRPr="00E21383" w:rsidRDefault="00454048">
            <w:pPr>
              <w:rPr>
                <w:lang w:val="ru-RU"/>
              </w:rPr>
            </w:pPr>
          </w:p>
        </w:tc>
        <w:tc>
          <w:tcPr>
            <w:tcW w:w="1277" w:type="dxa"/>
          </w:tcPr>
          <w:p w:rsidR="00454048" w:rsidRPr="00E21383" w:rsidRDefault="00454048">
            <w:pPr>
              <w:rPr>
                <w:lang w:val="ru-RU"/>
              </w:rPr>
            </w:pPr>
          </w:p>
        </w:tc>
        <w:tc>
          <w:tcPr>
            <w:tcW w:w="710" w:type="dxa"/>
          </w:tcPr>
          <w:p w:rsidR="00454048" w:rsidRPr="00E21383" w:rsidRDefault="00454048">
            <w:pPr>
              <w:rPr>
                <w:lang w:val="ru-RU"/>
              </w:rPr>
            </w:pPr>
          </w:p>
        </w:tc>
        <w:tc>
          <w:tcPr>
            <w:tcW w:w="426" w:type="dxa"/>
          </w:tcPr>
          <w:p w:rsidR="00454048" w:rsidRPr="00E21383" w:rsidRDefault="00454048">
            <w:pPr>
              <w:rPr>
                <w:lang w:val="ru-RU"/>
              </w:rPr>
            </w:pPr>
          </w:p>
        </w:tc>
        <w:tc>
          <w:tcPr>
            <w:tcW w:w="993" w:type="dxa"/>
          </w:tcPr>
          <w:p w:rsidR="00454048" w:rsidRPr="00E21383" w:rsidRDefault="00454048">
            <w:pPr>
              <w:rPr>
                <w:lang w:val="ru-RU"/>
              </w:rPr>
            </w:pPr>
          </w:p>
        </w:tc>
      </w:tr>
      <w:tr w:rsidR="00454048" w:rsidRPr="007605E8">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4. СТРУКТУРА И СОДЕРЖАНИЕ ДИСЦИПЛИНЫ (МОДУЛЯ)</w:t>
            </w:r>
          </w:p>
        </w:tc>
      </w:tr>
      <w:tr w:rsidR="00454048" w:rsidRPr="00D77EC6">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Код занятия</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Компетен-</w:t>
            </w:r>
          </w:p>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Инте</w:t>
            </w:r>
          </w:p>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Примечание</w:t>
            </w:r>
          </w:p>
        </w:tc>
      </w:tr>
      <w:tr w:rsidR="00454048" w:rsidRPr="007605E8">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b/>
                <w:bCs/>
                <w:color w:val="000000"/>
                <w:sz w:val="19"/>
                <w:szCs w:val="19"/>
                <w:lang w:val="ru-RU"/>
              </w:rPr>
              <w:t>Раздел 1. Обеспечение качества работы эколого-аналититческой лаборатории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Общие сведения о работе аккредитованной лаборатории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Общие сведения о работе аккредитованной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Общие сведения о работе аккредитованной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Правила техники безопасности при работе в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Правила техники безопасности при работе в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Система менеджмента качества аккредитованной лаборатории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Система менеджмента качества аккредитованной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bl>
    <w:p w:rsidR="00454048" w:rsidRDefault="00454048">
      <w:pPr>
        <w:rPr>
          <w:sz w:val="2"/>
          <w:szCs w:val="2"/>
        </w:rPr>
      </w:pPr>
      <w:r>
        <w:br w:type="page"/>
      </w:r>
    </w:p>
    <w:tbl>
      <w:tblPr>
        <w:tblW w:w="0" w:type="auto"/>
        <w:tblInd w:w="2" w:type="dxa"/>
        <w:tblCellMar>
          <w:left w:w="0" w:type="dxa"/>
          <w:right w:w="0" w:type="dxa"/>
        </w:tblCellMar>
        <w:tblLook w:val="00A0"/>
      </w:tblPr>
      <w:tblGrid>
        <w:gridCol w:w="939"/>
        <w:gridCol w:w="3438"/>
        <w:gridCol w:w="913"/>
        <w:gridCol w:w="661"/>
        <w:gridCol w:w="1080"/>
        <w:gridCol w:w="1236"/>
        <w:gridCol w:w="661"/>
        <w:gridCol w:w="381"/>
        <w:gridCol w:w="931"/>
      </w:tblGrid>
      <w:tr w:rsidR="00454048" w:rsidRPr="00D77EC6">
        <w:trPr>
          <w:trHeight w:hRule="exact" w:val="416"/>
        </w:trPr>
        <w:tc>
          <w:tcPr>
            <w:tcW w:w="4692" w:type="dxa"/>
            <w:gridSpan w:val="2"/>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851" w:type="dxa"/>
          </w:tcPr>
          <w:p w:rsidR="00454048" w:rsidRPr="00D77EC6" w:rsidRDefault="00454048"/>
        </w:tc>
        <w:tc>
          <w:tcPr>
            <w:tcW w:w="710" w:type="dxa"/>
          </w:tcPr>
          <w:p w:rsidR="00454048" w:rsidRPr="00D77EC6" w:rsidRDefault="00454048"/>
        </w:tc>
        <w:tc>
          <w:tcPr>
            <w:tcW w:w="1135" w:type="dxa"/>
          </w:tcPr>
          <w:p w:rsidR="00454048" w:rsidRPr="00D77EC6" w:rsidRDefault="00454048"/>
        </w:tc>
        <w:tc>
          <w:tcPr>
            <w:tcW w:w="1277" w:type="dxa"/>
          </w:tcPr>
          <w:p w:rsidR="00454048" w:rsidRPr="00D77EC6" w:rsidRDefault="00454048"/>
        </w:tc>
        <w:tc>
          <w:tcPr>
            <w:tcW w:w="710" w:type="dxa"/>
          </w:tcPr>
          <w:p w:rsidR="00454048" w:rsidRPr="00D77EC6" w:rsidRDefault="00454048"/>
        </w:tc>
        <w:tc>
          <w:tcPr>
            <w:tcW w:w="426"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7</w:t>
            </w:r>
          </w:p>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Система менеджмента качества аккредитованной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Контроль качества лабораторных испытаний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Контроль качества лабораторных испытаний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Контроль качества лабораторных испытаний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Предназначение и использование лабораторной посуды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Предназначение и использование лабораторной посуды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ОПК-9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7605E8">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b/>
                <w:bCs/>
                <w:color w:val="000000"/>
                <w:sz w:val="19"/>
                <w:szCs w:val="19"/>
                <w:lang w:val="ru-RU"/>
              </w:rPr>
              <w:t>Раздел 2. Физико-химические методы анализа, применяемые в эколого- аналитической лаборатории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rPr>
                <w:lang w:val="ru-RU"/>
              </w:rPr>
            </w:pPr>
          </w:p>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Взвешивание. Виды весов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Взвешивание. Виды весов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Титриметрия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bl>
    <w:p w:rsidR="00454048" w:rsidRDefault="00454048">
      <w:pPr>
        <w:rPr>
          <w:sz w:val="2"/>
          <w:szCs w:val="2"/>
        </w:rPr>
      </w:pPr>
      <w:r>
        <w:br w:type="page"/>
      </w:r>
    </w:p>
    <w:tbl>
      <w:tblPr>
        <w:tblW w:w="0" w:type="auto"/>
        <w:tblInd w:w="2" w:type="dxa"/>
        <w:tblCellMar>
          <w:left w:w="0" w:type="dxa"/>
          <w:right w:w="0" w:type="dxa"/>
        </w:tblCellMar>
        <w:tblLook w:val="00A0"/>
      </w:tblPr>
      <w:tblGrid>
        <w:gridCol w:w="932"/>
        <w:gridCol w:w="3500"/>
        <w:gridCol w:w="903"/>
        <w:gridCol w:w="666"/>
        <w:gridCol w:w="1056"/>
        <w:gridCol w:w="1230"/>
        <w:gridCol w:w="654"/>
        <w:gridCol w:w="376"/>
        <w:gridCol w:w="923"/>
      </w:tblGrid>
      <w:tr w:rsidR="00454048" w:rsidRPr="00D77EC6">
        <w:trPr>
          <w:trHeight w:hRule="exact" w:val="416"/>
        </w:trPr>
        <w:tc>
          <w:tcPr>
            <w:tcW w:w="4692" w:type="dxa"/>
            <w:gridSpan w:val="2"/>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851" w:type="dxa"/>
          </w:tcPr>
          <w:p w:rsidR="00454048" w:rsidRPr="00D77EC6" w:rsidRDefault="00454048"/>
        </w:tc>
        <w:tc>
          <w:tcPr>
            <w:tcW w:w="710" w:type="dxa"/>
          </w:tcPr>
          <w:p w:rsidR="00454048" w:rsidRPr="00D77EC6" w:rsidRDefault="00454048"/>
        </w:tc>
        <w:tc>
          <w:tcPr>
            <w:tcW w:w="1135" w:type="dxa"/>
          </w:tcPr>
          <w:p w:rsidR="00454048" w:rsidRPr="00D77EC6" w:rsidRDefault="00454048"/>
        </w:tc>
        <w:tc>
          <w:tcPr>
            <w:tcW w:w="1277" w:type="dxa"/>
          </w:tcPr>
          <w:p w:rsidR="00454048" w:rsidRPr="00D77EC6" w:rsidRDefault="00454048"/>
        </w:tc>
        <w:tc>
          <w:tcPr>
            <w:tcW w:w="710" w:type="dxa"/>
          </w:tcPr>
          <w:p w:rsidR="00454048" w:rsidRPr="00D77EC6" w:rsidRDefault="00454048"/>
        </w:tc>
        <w:tc>
          <w:tcPr>
            <w:tcW w:w="426"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8</w:t>
            </w:r>
          </w:p>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Титриметрия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Спектрофотометрический метод в работе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Спектрофотометрический метод в работе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Флуориметрический метод в работе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Флуориметрический метод в работе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Ознакомление с работой аккредитованной лаборатории по анализу почв и воды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Ознакомление с работой аккредитованной лаборатории по анализу почв и воды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Проектирование экологической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Проектирование экологической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bl>
    <w:p w:rsidR="00454048" w:rsidRDefault="00454048">
      <w:pPr>
        <w:rPr>
          <w:sz w:val="2"/>
          <w:szCs w:val="2"/>
        </w:rPr>
      </w:pPr>
      <w:r>
        <w:br w:type="page"/>
      </w:r>
    </w:p>
    <w:tbl>
      <w:tblPr>
        <w:tblW w:w="0" w:type="auto"/>
        <w:tblInd w:w="2" w:type="dxa"/>
        <w:tblCellMar>
          <w:left w:w="0" w:type="dxa"/>
          <w:right w:w="0" w:type="dxa"/>
        </w:tblCellMar>
        <w:tblLook w:val="00A0"/>
      </w:tblPr>
      <w:tblGrid>
        <w:gridCol w:w="678"/>
        <w:gridCol w:w="251"/>
        <w:gridCol w:w="1599"/>
        <w:gridCol w:w="1825"/>
        <w:gridCol w:w="874"/>
        <w:gridCol w:w="634"/>
        <w:gridCol w:w="1030"/>
        <w:gridCol w:w="667"/>
        <w:gridCol w:w="574"/>
        <w:gridCol w:w="707"/>
        <w:gridCol w:w="414"/>
        <w:gridCol w:w="987"/>
      </w:tblGrid>
      <w:tr w:rsidR="00454048" w:rsidRPr="00D77EC6">
        <w:trPr>
          <w:trHeight w:hRule="exact" w:val="416"/>
        </w:trPr>
        <w:tc>
          <w:tcPr>
            <w:tcW w:w="4692" w:type="dxa"/>
            <w:gridSpan w:val="4"/>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851" w:type="dxa"/>
          </w:tcPr>
          <w:p w:rsidR="00454048" w:rsidRPr="00D77EC6" w:rsidRDefault="00454048"/>
        </w:tc>
        <w:tc>
          <w:tcPr>
            <w:tcW w:w="710" w:type="dxa"/>
          </w:tcPr>
          <w:p w:rsidR="00454048" w:rsidRPr="00D77EC6" w:rsidRDefault="00454048"/>
        </w:tc>
        <w:tc>
          <w:tcPr>
            <w:tcW w:w="1135" w:type="dxa"/>
          </w:tcPr>
          <w:p w:rsidR="00454048" w:rsidRPr="00D77EC6" w:rsidRDefault="00454048"/>
        </w:tc>
        <w:tc>
          <w:tcPr>
            <w:tcW w:w="710" w:type="dxa"/>
          </w:tcPr>
          <w:p w:rsidR="00454048" w:rsidRPr="00D77EC6" w:rsidRDefault="00454048"/>
        </w:tc>
        <w:tc>
          <w:tcPr>
            <w:tcW w:w="568" w:type="dxa"/>
          </w:tcPr>
          <w:p w:rsidR="00454048" w:rsidRPr="00D77EC6" w:rsidRDefault="00454048"/>
        </w:tc>
        <w:tc>
          <w:tcPr>
            <w:tcW w:w="710" w:type="dxa"/>
          </w:tcPr>
          <w:p w:rsidR="00454048" w:rsidRPr="00D77EC6" w:rsidRDefault="00454048"/>
        </w:tc>
        <w:tc>
          <w:tcPr>
            <w:tcW w:w="426"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9</w:t>
            </w:r>
          </w:p>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2.13</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Хроматографические методы в работе лаборатории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2.14</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Хроматографические методы в работе лаборатории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ПК-9</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 Л1.2 Л1.3Л2.1 Л2.2 Л2.3 Л2.4 Л2.5Л3.1 Л3.2</w:t>
            </w:r>
          </w:p>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2.15</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/Экзамен/</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D77EC6">
        <w:trPr>
          <w:trHeight w:hRule="exact" w:val="277"/>
        </w:trPr>
        <w:tc>
          <w:tcPr>
            <w:tcW w:w="710" w:type="dxa"/>
          </w:tcPr>
          <w:p w:rsidR="00454048" w:rsidRPr="00D77EC6" w:rsidRDefault="00454048"/>
        </w:tc>
        <w:tc>
          <w:tcPr>
            <w:tcW w:w="285" w:type="dxa"/>
          </w:tcPr>
          <w:p w:rsidR="00454048" w:rsidRPr="00D77EC6" w:rsidRDefault="00454048"/>
        </w:tc>
        <w:tc>
          <w:tcPr>
            <w:tcW w:w="1702" w:type="dxa"/>
          </w:tcPr>
          <w:p w:rsidR="00454048" w:rsidRPr="00D77EC6" w:rsidRDefault="00454048"/>
        </w:tc>
        <w:tc>
          <w:tcPr>
            <w:tcW w:w="1986" w:type="dxa"/>
          </w:tcPr>
          <w:p w:rsidR="00454048" w:rsidRPr="00D77EC6" w:rsidRDefault="00454048"/>
        </w:tc>
        <w:tc>
          <w:tcPr>
            <w:tcW w:w="851" w:type="dxa"/>
          </w:tcPr>
          <w:p w:rsidR="00454048" w:rsidRPr="00D77EC6" w:rsidRDefault="00454048"/>
        </w:tc>
        <w:tc>
          <w:tcPr>
            <w:tcW w:w="710" w:type="dxa"/>
          </w:tcPr>
          <w:p w:rsidR="00454048" w:rsidRPr="00D77EC6" w:rsidRDefault="00454048"/>
        </w:tc>
        <w:tc>
          <w:tcPr>
            <w:tcW w:w="1135" w:type="dxa"/>
          </w:tcPr>
          <w:p w:rsidR="00454048" w:rsidRPr="00D77EC6" w:rsidRDefault="00454048"/>
        </w:tc>
        <w:tc>
          <w:tcPr>
            <w:tcW w:w="710" w:type="dxa"/>
          </w:tcPr>
          <w:p w:rsidR="00454048" w:rsidRPr="00D77EC6" w:rsidRDefault="00454048"/>
        </w:tc>
        <w:tc>
          <w:tcPr>
            <w:tcW w:w="568" w:type="dxa"/>
          </w:tcPr>
          <w:p w:rsidR="00454048" w:rsidRPr="00D77EC6" w:rsidRDefault="00454048"/>
        </w:tc>
        <w:tc>
          <w:tcPr>
            <w:tcW w:w="710" w:type="dxa"/>
          </w:tcPr>
          <w:p w:rsidR="00454048" w:rsidRPr="00D77EC6" w:rsidRDefault="00454048"/>
        </w:tc>
        <w:tc>
          <w:tcPr>
            <w:tcW w:w="426" w:type="dxa"/>
          </w:tcPr>
          <w:p w:rsidR="00454048" w:rsidRPr="00D77EC6" w:rsidRDefault="00454048"/>
        </w:tc>
        <w:tc>
          <w:tcPr>
            <w:tcW w:w="993" w:type="dxa"/>
          </w:tcPr>
          <w:p w:rsidR="00454048" w:rsidRPr="00D77EC6" w:rsidRDefault="00454048"/>
        </w:tc>
      </w:tr>
      <w:tr w:rsidR="00454048" w:rsidRPr="00D77EC6">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5. ФОНД ОЦЕНОЧНЫХ СРЕДСТВ</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5.1. Контрольные вопросы и задания</w:t>
            </w:r>
          </w:p>
        </w:tc>
      </w:tr>
      <w:tr w:rsidR="00454048" w:rsidRPr="007605E8">
        <w:trPr>
          <w:trHeight w:hRule="exact" w:val="3554"/>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Контрольные вопросы к экзамену (1 семестр)</w:t>
            </w:r>
          </w:p>
          <w:p w:rsidR="00454048" w:rsidRPr="00E21383" w:rsidRDefault="00454048">
            <w:pPr>
              <w:spacing w:after="0" w:line="240" w:lineRule="auto"/>
              <w:rPr>
                <w:sz w:val="19"/>
                <w:szCs w:val="19"/>
                <w:lang w:val="ru-RU"/>
              </w:rPr>
            </w:pP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1. Предназначение и использование лабораторной посуды.</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2. Флуориметрический метод в работе лаборатории. Сущность метода. Оборудование.</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3. Спектрофотометрический метод в работе лаборатории. Закон Бугера Ламберта-Бера. Блок-схема спектрофотометра.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4. Хроматографические методы в работе лаборатории. Принцип метода. Используемое оборудование. Блок-схема хроматографа.</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5. Контроль качества лабораторных испытаний. Повторяемость и воспроизводимость. Внешний контроль.</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6. Титриметрический метод анализа в работе лаборатории.</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7. Взвешивание. Требования к установке весов. Поверка оборудования.</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8. Определение содержания нефтепродуктов в почве флуориметрическим методом. Принцип метода. Оборудование. Этапы.</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9. Аккредитованная лаборатория. Корректирующие и предупреждающие действия. Виды поверки средств измерений. ГОСТ ИСО МЭК 17025-2009 в работе аккредитованной лаборатории.</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10. Спектрофотометрический метод в работе лаборатории. Принцип метода. Используемое оборудование.</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11. Правила техники безопасности при работе в лаборатории</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5.2. Фонд оценочных средств</w:t>
            </w:r>
          </w:p>
        </w:tc>
      </w:tr>
      <w:tr w:rsidR="00454048" w:rsidRPr="007605E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Фонд оценочных средств представлен в Приложении 1</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5.3. Перечень видов оценочных средств</w:t>
            </w:r>
          </w:p>
        </w:tc>
      </w:tr>
      <w:tr w:rsidR="00454048" w:rsidRPr="007605E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Тест, отчет о практической работе</w:t>
            </w:r>
          </w:p>
        </w:tc>
      </w:tr>
      <w:tr w:rsidR="00454048" w:rsidRPr="007605E8">
        <w:trPr>
          <w:trHeight w:hRule="exact" w:val="277"/>
        </w:trPr>
        <w:tc>
          <w:tcPr>
            <w:tcW w:w="710" w:type="dxa"/>
          </w:tcPr>
          <w:p w:rsidR="00454048" w:rsidRPr="00E21383" w:rsidRDefault="00454048">
            <w:pPr>
              <w:rPr>
                <w:lang w:val="ru-RU"/>
              </w:rPr>
            </w:pPr>
          </w:p>
        </w:tc>
        <w:tc>
          <w:tcPr>
            <w:tcW w:w="285" w:type="dxa"/>
          </w:tcPr>
          <w:p w:rsidR="00454048" w:rsidRPr="00E21383" w:rsidRDefault="00454048">
            <w:pPr>
              <w:rPr>
                <w:lang w:val="ru-RU"/>
              </w:rPr>
            </w:pPr>
          </w:p>
        </w:tc>
        <w:tc>
          <w:tcPr>
            <w:tcW w:w="1702" w:type="dxa"/>
          </w:tcPr>
          <w:p w:rsidR="00454048" w:rsidRPr="00E21383" w:rsidRDefault="00454048">
            <w:pPr>
              <w:rPr>
                <w:lang w:val="ru-RU"/>
              </w:rPr>
            </w:pPr>
          </w:p>
        </w:tc>
        <w:tc>
          <w:tcPr>
            <w:tcW w:w="1986" w:type="dxa"/>
          </w:tcPr>
          <w:p w:rsidR="00454048" w:rsidRPr="00E21383" w:rsidRDefault="00454048">
            <w:pPr>
              <w:rPr>
                <w:lang w:val="ru-RU"/>
              </w:rPr>
            </w:pPr>
          </w:p>
        </w:tc>
        <w:tc>
          <w:tcPr>
            <w:tcW w:w="851" w:type="dxa"/>
          </w:tcPr>
          <w:p w:rsidR="00454048" w:rsidRPr="00E21383" w:rsidRDefault="00454048">
            <w:pPr>
              <w:rPr>
                <w:lang w:val="ru-RU"/>
              </w:rPr>
            </w:pPr>
          </w:p>
        </w:tc>
        <w:tc>
          <w:tcPr>
            <w:tcW w:w="710" w:type="dxa"/>
          </w:tcPr>
          <w:p w:rsidR="00454048" w:rsidRPr="00E21383" w:rsidRDefault="00454048">
            <w:pPr>
              <w:rPr>
                <w:lang w:val="ru-RU"/>
              </w:rPr>
            </w:pPr>
          </w:p>
        </w:tc>
        <w:tc>
          <w:tcPr>
            <w:tcW w:w="1135" w:type="dxa"/>
          </w:tcPr>
          <w:p w:rsidR="00454048" w:rsidRPr="00E21383" w:rsidRDefault="00454048">
            <w:pPr>
              <w:rPr>
                <w:lang w:val="ru-RU"/>
              </w:rPr>
            </w:pPr>
          </w:p>
        </w:tc>
        <w:tc>
          <w:tcPr>
            <w:tcW w:w="710" w:type="dxa"/>
          </w:tcPr>
          <w:p w:rsidR="00454048" w:rsidRPr="00E21383" w:rsidRDefault="00454048">
            <w:pPr>
              <w:rPr>
                <w:lang w:val="ru-RU"/>
              </w:rPr>
            </w:pPr>
          </w:p>
        </w:tc>
        <w:tc>
          <w:tcPr>
            <w:tcW w:w="568" w:type="dxa"/>
          </w:tcPr>
          <w:p w:rsidR="00454048" w:rsidRPr="00E21383" w:rsidRDefault="00454048">
            <w:pPr>
              <w:rPr>
                <w:lang w:val="ru-RU"/>
              </w:rPr>
            </w:pPr>
          </w:p>
        </w:tc>
        <w:tc>
          <w:tcPr>
            <w:tcW w:w="710" w:type="dxa"/>
          </w:tcPr>
          <w:p w:rsidR="00454048" w:rsidRPr="00E21383" w:rsidRDefault="00454048">
            <w:pPr>
              <w:rPr>
                <w:lang w:val="ru-RU"/>
              </w:rPr>
            </w:pPr>
          </w:p>
        </w:tc>
        <w:tc>
          <w:tcPr>
            <w:tcW w:w="426" w:type="dxa"/>
          </w:tcPr>
          <w:p w:rsidR="00454048" w:rsidRPr="00E21383" w:rsidRDefault="00454048">
            <w:pPr>
              <w:rPr>
                <w:lang w:val="ru-RU"/>
              </w:rPr>
            </w:pPr>
          </w:p>
        </w:tc>
        <w:tc>
          <w:tcPr>
            <w:tcW w:w="993" w:type="dxa"/>
          </w:tcPr>
          <w:p w:rsidR="00454048" w:rsidRPr="00E21383" w:rsidRDefault="00454048">
            <w:pPr>
              <w:rPr>
                <w:lang w:val="ru-RU"/>
              </w:rPr>
            </w:pPr>
          </w:p>
        </w:tc>
      </w:tr>
      <w:tr w:rsidR="00454048" w:rsidRPr="007605E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6. УЧЕБНО-МЕТОДИЧЕСКОЕ И ИНФОРМАЦИОННОЕ ОБЕСПЕЧЕНИЕ ДИСЦИПЛИНЫ (МОДУЛЯ)</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6.1. Рекомендуемая литература</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6.1.1. Основная литература</w:t>
            </w:r>
          </w:p>
        </w:tc>
      </w:tr>
      <w:tr w:rsidR="00454048" w:rsidRPr="00D77EC6">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Авторы, составители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Заглавие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Издательство, год</w:t>
            </w:r>
          </w:p>
        </w:tc>
      </w:tr>
      <w:tr w:rsidR="00454048" w:rsidRPr="007605E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Емельянов С. А., Мандра Ю. А., Степаненко Е. Е., Корнилов Н. И., Коровин А. 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Комплексный подход к организации и ведению экологического мониторинга: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2015,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=438705</w:t>
            </w:r>
          </w:p>
        </w:tc>
      </w:tr>
      <w:tr w:rsidR="00454048" w:rsidRPr="007605E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Злобин Э. В., Дивин А. Г., Панорядов В. М.</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Управление качеством в лаборатории: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Тамбов: Издательство ФГБОУ ВПО «ТГТУ», 2017,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=499220</w:t>
            </w:r>
          </w:p>
        </w:tc>
      </w:tr>
      <w:tr w:rsidR="00454048" w:rsidRPr="00D77EC6">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Л1.3</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Бахтеев С. А., Юсупов Р. 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Метрологическое обеспечение лабораторных работ по аналитической химии: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Казань: КНИТУ, 2017, http://biblioclub.ru/index.php? page=book&amp;id=500474</w:t>
            </w:r>
          </w:p>
        </w:tc>
      </w:tr>
      <w:tr w:rsidR="00454048" w:rsidRPr="00D77EC6">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6.1.2. Дополнительная литература</w:t>
            </w:r>
          </w:p>
        </w:tc>
      </w:tr>
      <w:tr w:rsidR="00454048" w:rsidRPr="00D77EC6">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Авторы, составители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Заглавие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Издательство, год</w:t>
            </w:r>
          </w:p>
        </w:tc>
      </w:tr>
      <w:tr w:rsidR="00454048" w:rsidRPr="00D77EC6">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Л2.1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Околелова А. А., Егорова Г. С.</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Экологический мониторинг: учебное пособие для студентов высших учебных заведений</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Волгоград: ВолгГТУ, 2014, http://biblioclub.ru/index.php? page=book&amp;id=255954</w:t>
            </w:r>
          </w:p>
        </w:tc>
      </w:tr>
    </w:tbl>
    <w:p w:rsidR="00454048" w:rsidRDefault="00454048">
      <w:pPr>
        <w:rPr>
          <w:sz w:val="2"/>
          <w:szCs w:val="2"/>
        </w:rPr>
      </w:pPr>
      <w:r>
        <w:br w:type="page"/>
      </w:r>
    </w:p>
    <w:tbl>
      <w:tblPr>
        <w:tblW w:w="0" w:type="auto"/>
        <w:tblInd w:w="2" w:type="dxa"/>
        <w:tblCellMar>
          <w:left w:w="0" w:type="dxa"/>
          <w:right w:w="0" w:type="dxa"/>
        </w:tblCellMar>
        <w:tblLook w:val="00A0"/>
      </w:tblPr>
      <w:tblGrid>
        <w:gridCol w:w="756"/>
        <w:gridCol w:w="1882"/>
        <w:gridCol w:w="1814"/>
        <w:gridCol w:w="3118"/>
        <w:gridCol w:w="1674"/>
        <w:gridCol w:w="996"/>
      </w:tblGrid>
      <w:tr w:rsidR="00454048" w:rsidRPr="00D77EC6">
        <w:trPr>
          <w:trHeight w:hRule="exact" w:val="416"/>
        </w:trPr>
        <w:tc>
          <w:tcPr>
            <w:tcW w:w="4692" w:type="dxa"/>
            <w:gridSpan w:val="3"/>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3403" w:type="dxa"/>
          </w:tcPr>
          <w:p w:rsidR="00454048" w:rsidRPr="00D77EC6" w:rsidRDefault="00454048"/>
        </w:tc>
        <w:tc>
          <w:tcPr>
            <w:tcW w:w="1702"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10</w:t>
            </w:r>
          </w:p>
        </w:tc>
      </w:tr>
      <w:tr w:rsidR="00454048" w:rsidRPr="00D77EC6">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Издательство, год</w:t>
            </w:r>
          </w:p>
        </w:tc>
      </w:tr>
      <w:tr w:rsidR="00454048" w:rsidRPr="007605E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Горбунова Т. С.</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Измерения, испытания и контроль. Методы и средства: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Казань: Издательство КНИТУ, 2012,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=258770</w:t>
            </w:r>
          </w:p>
        </w:tc>
      </w:tr>
      <w:tr w:rsidR="00454048" w:rsidRPr="007605E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Харитонова Л. Г., Калинина И. Н.</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Биологические методы научных исследований: (избранные лекции):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Омск: Издательство СибГУФК, 2014,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=336045</w:t>
            </w:r>
          </w:p>
        </w:tc>
      </w:tr>
      <w:tr w:rsidR="00454048" w:rsidRPr="007605E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Фарус О. А., Якушева Г. 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Физические и физико-химические методы анализа: лабораторный практикум: учебно-методическое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Москва|Берлин: Директ- Медиа, 2015,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=375309</w:t>
            </w:r>
          </w:p>
        </w:tc>
      </w:tr>
      <w:tr w:rsidR="00454048" w:rsidRPr="007605E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Л2.5</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Комлацкий В. И., Логинов С. В., Комлацкий Г.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Планирование и организация научных исследований: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Ростов-на-Дону: Издательство «Феникс», 2014,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=271595</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6.1.3. Методические разработки</w:t>
            </w:r>
          </w:p>
        </w:tc>
      </w:tr>
      <w:tr w:rsidR="00454048" w:rsidRPr="00D77EC6">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Издательство, год</w:t>
            </w:r>
          </w:p>
        </w:tc>
      </w:tr>
      <w:tr w:rsidR="00454048" w:rsidRPr="007605E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Рагузина Л. М., Мишукова Т. Г.</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Химические методы количественного анализа: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Оренбург: Оренбургский государственный университет, 2015, </w:t>
            </w: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index</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php</w:t>
            </w:r>
            <w:r w:rsidRPr="00E21383">
              <w:rPr>
                <w:rFonts w:ascii="Times New Roman" w:hAnsi="Times New Roman" w:cs="Times New Roman"/>
                <w:color w:val="000000"/>
                <w:sz w:val="19"/>
                <w:szCs w:val="19"/>
                <w:lang w:val="ru-RU"/>
              </w:rPr>
              <w:t xml:space="preserve">? </w:t>
            </w:r>
            <w:r w:rsidRPr="00D77EC6">
              <w:rPr>
                <w:rFonts w:ascii="Times New Roman" w:hAnsi="Times New Roman" w:cs="Times New Roman"/>
                <w:color w:val="000000"/>
                <w:sz w:val="19"/>
                <w:szCs w:val="19"/>
              </w:rPr>
              <w:t>page</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book</w:t>
            </w:r>
            <w:r w:rsidRPr="00E21383">
              <w:rPr>
                <w:rFonts w:ascii="Times New Roman" w:hAnsi="Times New Roman" w:cs="Times New Roman"/>
                <w:color w:val="000000"/>
                <w:sz w:val="19"/>
                <w:szCs w:val="19"/>
                <w:lang w:val="ru-RU"/>
              </w:rPr>
              <w:t>&amp;</w:t>
            </w:r>
            <w:r w:rsidRPr="00D77EC6">
              <w:rPr>
                <w:rFonts w:ascii="Times New Roman" w:hAnsi="Times New Roman" w:cs="Times New Roman"/>
                <w:color w:val="000000"/>
                <w:sz w:val="19"/>
                <w:szCs w:val="19"/>
              </w:rPr>
              <w:t>id</w:t>
            </w:r>
            <w:r w:rsidRPr="00E21383">
              <w:rPr>
                <w:rFonts w:ascii="Times New Roman" w:hAnsi="Times New Roman" w:cs="Times New Roman"/>
                <w:color w:val="000000"/>
                <w:sz w:val="19"/>
                <w:szCs w:val="19"/>
                <w:lang w:val="ru-RU"/>
              </w:rPr>
              <w:t>=364845</w:t>
            </w:r>
          </w:p>
        </w:tc>
      </w:tr>
      <w:tr w:rsidR="00454048" w:rsidRPr="00D77EC6">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Попова Л. Ф.</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Инструментальные методы анализа: Практикум по аналитической химии: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Архангельск: САФУ, 2014, http://biblioclub.ru/index.php? page=book&amp;id=436184</w:t>
            </w:r>
          </w:p>
        </w:tc>
      </w:tr>
      <w:tr w:rsidR="00454048" w:rsidRPr="007605E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6.2. Перечень ресурсов информационно-телекоммуникационной сети "Интернет"</w:t>
            </w:r>
          </w:p>
        </w:tc>
      </w:tr>
      <w:tr w:rsidR="00454048" w:rsidRPr="007605E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Лесникова, В.А. Нормирование и управление качеством окружающей среды: учебное пособие для бакалавров / В.А. Лесникова. - Москва; Берлин : Директ-Медиа, 2015. - 173 с.: ил. - Библиогр. в кн. - </w:t>
            </w:r>
            <w:r w:rsidRPr="00D77EC6">
              <w:rPr>
                <w:rFonts w:ascii="Times New Roman" w:hAnsi="Times New Roman" w:cs="Times New Roman"/>
                <w:color w:val="000000"/>
                <w:sz w:val="19"/>
                <w:szCs w:val="19"/>
              </w:rPr>
              <w:t>ISBN</w:t>
            </w:r>
            <w:r w:rsidRPr="00E21383">
              <w:rPr>
                <w:rFonts w:ascii="Times New Roman" w:hAnsi="Times New Roman" w:cs="Times New Roman"/>
                <w:color w:val="000000"/>
                <w:sz w:val="19"/>
                <w:szCs w:val="19"/>
                <w:lang w:val="ru-RU"/>
              </w:rPr>
              <w:t xml:space="preserve"> 978-5-4475-3632-9 ; То же [Электронный ресурс].</w:t>
            </w:r>
          </w:p>
        </w:tc>
      </w:tr>
      <w:tr w:rsidR="00454048" w:rsidRPr="007605E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Криштафович, В.И. Физико-химические методы исследования : учебник / В.И. Криштафович, Д.В. Криштафович, Н.В. Еремеева. - Москва : Издательско-торговая корпорация «Дашков и К°», 2016. - 208 с. - (Учебные издания для бакалавров). - Библиогр. в кн. - </w:t>
            </w:r>
            <w:r w:rsidRPr="00D77EC6">
              <w:rPr>
                <w:rFonts w:ascii="Times New Roman" w:hAnsi="Times New Roman" w:cs="Times New Roman"/>
                <w:color w:val="000000"/>
                <w:sz w:val="19"/>
                <w:szCs w:val="19"/>
              </w:rPr>
              <w:t>ISBN</w:t>
            </w:r>
            <w:r w:rsidRPr="00E21383">
              <w:rPr>
                <w:rFonts w:ascii="Times New Roman" w:hAnsi="Times New Roman" w:cs="Times New Roman"/>
                <w:color w:val="000000"/>
                <w:sz w:val="19"/>
                <w:szCs w:val="19"/>
                <w:lang w:val="ru-RU"/>
              </w:rPr>
              <w:t xml:space="preserve"> 978-5-394-02417-7 ; То же [Электронный ресурс].</w:t>
            </w:r>
          </w:p>
        </w:tc>
      </w:tr>
      <w:tr w:rsidR="00454048" w:rsidRPr="007605E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Шкляр, М.Ф. Основы научных исследований : учебное пособие / М.Ф. Шкляр. - 6-е изд. - Москва : Издательско- торговая корпорация «Дашков и К°», 2017. - 208 с. - (Учебные издания для бакалавров). - Библиогр.: с. 195-196 - </w:t>
            </w:r>
            <w:r w:rsidRPr="00D77EC6">
              <w:rPr>
                <w:rFonts w:ascii="Times New Roman" w:hAnsi="Times New Roman" w:cs="Times New Roman"/>
                <w:color w:val="000000"/>
                <w:sz w:val="19"/>
                <w:szCs w:val="19"/>
              </w:rPr>
              <w:t>ISBN</w:t>
            </w:r>
            <w:r w:rsidRPr="00E21383">
              <w:rPr>
                <w:rFonts w:ascii="Times New Roman" w:hAnsi="Times New Roman" w:cs="Times New Roman"/>
                <w:color w:val="000000"/>
                <w:sz w:val="19"/>
                <w:szCs w:val="19"/>
                <w:lang w:val="ru-RU"/>
              </w:rPr>
              <w:t xml:space="preserve"> 978-5-394-02518-1 ; То же [Электронный ресурс].</w:t>
            </w:r>
          </w:p>
        </w:tc>
      </w:tr>
      <w:tr w:rsidR="00454048" w:rsidRPr="007605E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color w:val="000000"/>
                <w:sz w:val="19"/>
                <w:szCs w:val="19"/>
              </w:rPr>
              <w:t>Э4</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Афанасьев, В.Н. Статистическая методология в научных исследованиях : учебное пособие для аспирантов / В.Н. Афанасьев, Н.С. Еремеева, Т.В. Лебедева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- 246 с. : ил. - Библиогр. в кн. - </w:t>
            </w:r>
            <w:r w:rsidRPr="00D77EC6">
              <w:rPr>
                <w:rFonts w:ascii="Times New Roman" w:hAnsi="Times New Roman" w:cs="Times New Roman"/>
                <w:color w:val="000000"/>
                <w:sz w:val="19"/>
                <w:szCs w:val="19"/>
              </w:rPr>
              <w:t>ISBN</w:t>
            </w:r>
            <w:r w:rsidRPr="00E21383">
              <w:rPr>
                <w:rFonts w:ascii="Times New Roman" w:hAnsi="Times New Roman" w:cs="Times New Roman"/>
                <w:color w:val="000000"/>
                <w:sz w:val="19"/>
                <w:szCs w:val="19"/>
                <w:lang w:val="ru-RU"/>
              </w:rPr>
              <w:t xml:space="preserve"> 978-5-7410-1703-6 ; То же [Электронный ресурс].</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6.3.1 Перечень программного обеспечения</w:t>
            </w:r>
          </w:p>
        </w:tc>
      </w:tr>
      <w:tr w:rsidR="00454048" w:rsidRPr="00D77EC6">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Интернет браузер, "Пакет MSOffice", MicrosoftOfficeProjectProfessional, LMSMoodle</w:t>
            </w:r>
          </w:p>
        </w:tc>
      </w:tr>
      <w:tr w:rsidR="00454048" w:rsidRPr="00D77EC6">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center"/>
              <w:rPr>
                <w:sz w:val="19"/>
                <w:szCs w:val="19"/>
              </w:rPr>
            </w:pPr>
            <w:r w:rsidRPr="00D77EC6">
              <w:rPr>
                <w:rFonts w:ascii="Times New Roman" w:hAnsi="Times New Roman" w:cs="Times New Roman"/>
                <w:b/>
                <w:bCs/>
                <w:color w:val="000000"/>
                <w:sz w:val="19"/>
                <w:szCs w:val="19"/>
              </w:rPr>
              <w:t>6.3.2 Перечень информационных справочных систем</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www</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biblioclub</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 xml:space="preserve"> ЭБС «Университетская библиотека онлайн»</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www</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elibrary</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 xml:space="preserve"> Научная электронная библиотека</w:t>
            </w:r>
          </w:p>
        </w:tc>
      </w:tr>
      <w:tr w:rsidR="00454048" w:rsidRPr="007605E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D77EC6">
              <w:rPr>
                <w:rFonts w:ascii="Times New Roman" w:hAnsi="Times New Roman" w:cs="Times New Roman"/>
                <w:color w:val="000000"/>
                <w:sz w:val="19"/>
                <w:szCs w:val="19"/>
              </w:rPr>
              <w:t>http</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www</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ebiblioteka</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 xml:space="preserve"> Универсальные базы данных изданий</w:t>
            </w:r>
          </w:p>
        </w:tc>
      </w:tr>
      <w:tr w:rsidR="00454048" w:rsidRPr="007605E8">
        <w:trPr>
          <w:trHeight w:hRule="exact" w:val="277"/>
        </w:trPr>
        <w:tc>
          <w:tcPr>
            <w:tcW w:w="710" w:type="dxa"/>
          </w:tcPr>
          <w:p w:rsidR="00454048" w:rsidRPr="00E21383" w:rsidRDefault="00454048">
            <w:pPr>
              <w:rPr>
                <w:lang w:val="ru-RU"/>
              </w:rPr>
            </w:pPr>
          </w:p>
        </w:tc>
        <w:tc>
          <w:tcPr>
            <w:tcW w:w="1986" w:type="dxa"/>
          </w:tcPr>
          <w:p w:rsidR="00454048" w:rsidRPr="00E21383" w:rsidRDefault="00454048">
            <w:pPr>
              <w:rPr>
                <w:lang w:val="ru-RU"/>
              </w:rPr>
            </w:pPr>
          </w:p>
        </w:tc>
        <w:tc>
          <w:tcPr>
            <w:tcW w:w="1986" w:type="dxa"/>
          </w:tcPr>
          <w:p w:rsidR="00454048" w:rsidRPr="00E21383" w:rsidRDefault="00454048">
            <w:pPr>
              <w:rPr>
                <w:lang w:val="ru-RU"/>
              </w:rPr>
            </w:pPr>
          </w:p>
        </w:tc>
        <w:tc>
          <w:tcPr>
            <w:tcW w:w="3403" w:type="dxa"/>
          </w:tcPr>
          <w:p w:rsidR="00454048" w:rsidRPr="00E21383" w:rsidRDefault="00454048">
            <w:pPr>
              <w:rPr>
                <w:lang w:val="ru-RU"/>
              </w:rPr>
            </w:pPr>
          </w:p>
        </w:tc>
        <w:tc>
          <w:tcPr>
            <w:tcW w:w="1702" w:type="dxa"/>
          </w:tcPr>
          <w:p w:rsidR="00454048" w:rsidRPr="00E21383" w:rsidRDefault="00454048">
            <w:pPr>
              <w:rPr>
                <w:lang w:val="ru-RU"/>
              </w:rPr>
            </w:pPr>
          </w:p>
        </w:tc>
        <w:tc>
          <w:tcPr>
            <w:tcW w:w="993" w:type="dxa"/>
          </w:tcPr>
          <w:p w:rsidR="00454048" w:rsidRPr="00E21383" w:rsidRDefault="00454048">
            <w:pPr>
              <w:rPr>
                <w:lang w:val="ru-RU"/>
              </w:rPr>
            </w:pPr>
          </w:p>
        </w:tc>
      </w:tr>
      <w:tr w:rsidR="00454048" w:rsidRPr="007605E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7. МАТЕРИАЛЬНО-ТЕХНИЧЕСКОЕ ОБЕСПЕЧЕНИЕ ДИСЦИПЛИНЫ (МОДУЛЯ)</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7.1. Описание материально-технической базы</w:t>
            </w:r>
          </w:p>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Реализация дисциплины (модуля) требует наличия в аудитории мультимедийного оборудования (компьютер, видеопроектор, экран).</w:t>
            </w:r>
          </w:p>
        </w:tc>
      </w:tr>
      <w:tr w:rsidR="00454048" w:rsidRPr="007605E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Реализация дисциплины требует наличия специализированной лаборатории "Эколого-аналитическая лаборатория мониторинга и защиты окружающей среды", оснащенной рабочими местами для выполнения лабораторных работ с использованием химической посуды, реактивов, а также вспомогательного и основного аналитического оборудования.</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Оборудование специализированной лаборатории:</w:t>
            </w:r>
          </w:p>
        </w:tc>
      </w:tr>
    </w:tbl>
    <w:p w:rsidR="00454048" w:rsidRDefault="00454048">
      <w:pPr>
        <w:rPr>
          <w:sz w:val="2"/>
          <w:szCs w:val="2"/>
        </w:rPr>
      </w:pPr>
      <w:r>
        <w:br w:type="page"/>
      </w:r>
    </w:p>
    <w:tbl>
      <w:tblPr>
        <w:tblW w:w="0" w:type="auto"/>
        <w:tblInd w:w="2" w:type="dxa"/>
        <w:tblCellMar>
          <w:left w:w="0" w:type="dxa"/>
          <w:right w:w="0" w:type="dxa"/>
        </w:tblCellMar>
        <w:tblLook w:val="00A0"/>
      </w:tblPr>
      <w:tblGrid>
        <w:gridCol w:w="752"/>
        <w:gridCol w:w="3703"/>
        <w:gridCol w:w="4816"/>
        <w:gridCol w:w="969"/>
      </w:tblGrid>
      <w:tr w:rsidR="00454048" w:rsidRPr="00D77EC6">
        <w:trPr>
          <w:trHeight w:hRule="exact" w:val="416"/>
        </w:trPr>
        <w:tc>
          <w:tcPr>
            <w:tcW w:w="4692" w:type="dxa"/>
            <w:gridSpan w:val="2"/>
            <w:shd w:val="clear" w:color="C0C0C0" w:fill="FFFFFF"/>
            <w:tcMar>
              <w:left w:w="34" w:type="dxa"/>
              <w:right w:w="34" w:type="dxa"/>
            </w:tcMar>
          </w:tcPr>
          <w:p w:rsidR="00454048" w:rsidRPr="00D77EC6" w:rsidRDefault="00454048">
            <w:pPr>
              <w:spacing w:after="0" w:line="240" w:lineRule="auto"/>
              <w:rPr>
                <w:sz w:val="16"/>
                <w:szCs w:val="16"/>
              </w:rPr>
            </w:pPr>
            <w:r w:rsidRPr="00D77EC6">
              <w:rPr>
                <w:rFonts w:ascii="Times New Roman" w:hAnsi="Times New Roman" w:cs="Times New Roman"/>
                <w:color w:val="C0C0C0"/>
                <w:sz w:val="16"/>
                <w:szCs w:val="16"/>
              </w:rPr>
              <w:t>УП: 05.04.06 МЭП-18.plx</w:t>
            </w:r>
          </w:p>
        </w:tc>
        <w:tc>
          <w:tcPr>
            <w:tcW w:w="5104" w:type="dxa"/>
          </w:tcPr>
          <w:p w:rsidR="00454048" w:rsidRPr="00D77EC6" w:rsidRDefault="00454048"/>
        </w:tc>
        <w:tc>
          <w:tcPr>
            <w:tcW w:w="1007" w:type="dxa"/>
            <w:shd w:val="clear" w:color="C0C0C0" w:fill="FFFFFF"/>
            <w:tcMar>
              <w:left w:w="34" w:type="dxa"/>
              <w:right w:w="34" w:type="dxa"/>
            </w:tcMar>
          </w:tcPr>
          <w:p w:rsidR="00454048" w:rsidRPr="00D77EC6" w:rsidRDefault="00454048">
            <w:pPr>
              <w:spacing w:after="0" w:line="240" w:lineRule="auto"/>
              <w:jc w:val="right"/>
              <w:rPr>
                <w:sz w:val="16"/>
                <w:szCs w:val="16"/>
              </w:rPr>
            </w:pPr>
            <w:r w:rsidRPr="00D77EC6">
              <w:rPr>
                <w:rFonts w:ascii="Times New Roman" w:hAnsi="Times New Roman" w:cs="Times New Roman"/>
                <w:color w:val="C0C0C0"/>
                <w:sz w:val="16"/>
                <w:szCs w:val="16"/>
              </w:rPr>
              <w:t>стр. 11</w:t>
            </w:r>
          </w:p>
        </w:tc>
      </w:tr>
      <w:tr w:rsidR="00454048" w:rsidRPr="007605E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основное аналитическое оборудование: рН-метр-милливольтметр, анализатор жидкости (иономер рХ), титровальные установки, фотоэлектроколориметр, спектрофотометр, анализатор вольтамперометрический (полярограф), анализатор жидкости флуориметрический, экспресс-анализатор токсичности;</w:t>
            </w:r>
          </w:p>
        </w:tc>
      </w:tr>
      <w:tr w:rsidR="00454048" w:rsidRPr="007605E8">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вспомогательное лабораторное оборудование: сухо-жаровой шкаф, термостат электрический суховоздушный, стерилизатор настольный паровой (автоклав), аквадистиллятор электрический, облучатель медицинский бактерицидный, колбонагреватель 3-х местный (0,5 л) цифровой с комплектом стоек, шейкер лабораторный двухместный с нагревом, баня водяная шестиместная, баня песчаная, плита нагревательная, мельница лабораторная, центрифуга лабораторная, весы лабораторные (технические), весы лабораторные аналитические, магнитная мешалка многоместная, дозаторы пипеточные, аспиратор сильфонный переносной, пробоотборник для комбинированных почв (бур Эдельмана), батометр гидрологический;</w:t>
            </w:r>
          </w:p>
        </w:tc>
      </w:tr>
      <w:tr w:rsidR="00454048" w:rsidRPr="007605E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расходные материалы: стандарт-титры; неорганические и органические реактивы сухие, концентраты и в растворах различной концентрации в банках, склянках, бутылях, пакетах; основная и вспомогательная лабораторная посуда из обычного и кварцевого стекла, пластмассы, фарфора, нержавеющей стали; фильтровальная бумага разной степени плотности, дистиллированная вода;</w:t>
            </w:r>
          </w:p>
        </w:tc>
      </w:tr>
      <w:tr w:rsidR="00454048" w:rsidRPr="007605E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плакат с правилами по технике безопасности при работе в химическом кабинете, прописи техники работы по каждой (основной и вспомогательной) приборной единице; наборы учебно-методических пособий для отдельных видов лабораторных работ; белые (медицинские) халаты в комплектности для учебной группы/подгруппы (10-20 человек), коллекции испытуемых образцов воды, почв, грунтов, донных отложений и растительного материала.</w:t>
            </w:r>
          </w:p>
        </w:tc>
      </w:tr>
      <w:tr w:rsidR="00454048" w:rsidRPr="00D77EC6">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tc>
      </w:tr>
      <w:tr w:rsidR="00454048" w:rsidRPr="007605E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7.10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7.2.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Информационные технологии: технология мультимедиа, Интернет-технология.</w:t>
            </w:r>
          </w:p>
        </w:tc>
      </w:tr>
      <w:tr w:rsidR="00454048" w:rsidRPr="007605E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7.12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Технические и электронные средства обучения и контроля знаний студентов: ЭУМК в системе </w:t>
            </w:r>
            <w:r w:rsidRPr="00D77EC6">
              <w:rPr>
                <w:rFonts w:ascii="Times New Roman" w:hAnsi="Times New Roman" w:cs="Times New Roman"/>
                <w:color w:val="000000"/>
                <w:sz w:val="19"/>
                <w:szCs w:val="19"/>
              </w:rPr>
              <w:t>Moodle</w:t>
            </w:r>
            <w:r w:rsidRPr="00E21383">
              <w:rPr>
                <w:rFonts w:ascii="Times New Roman" w:hAnsi="Times New Roman" w:cs="Times New Roman"/>
                <w:color w:val="000000"/>
                <w:sz w:val="19"/>
                <w:szCs w:val="19"/>
                <w:lang w:val="ru-RU"/>
              </w:rPr>
              <w:t>.</w:t>
            </w:r>
          </w:p>
        </w:tc>
      </w:tr>
      <w:tr w:rsidR="00454048" w:rsidRPr="00D77EC6">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jc w:val="right"/>
              <w:rPr>
                <w:sz w:val="19"/>
                <w:szCs w:val="19"/>
              </w:rPr>
            </w:pPr>
            <w:r w:rsidRPr="00D77EC6">
              <w:rPr>
                <w:rFonts w:ascii="Times New Roman" w:hAnsi="Times New Roman" w:cs="Times New Roman"/>
                <w:color w:val="000000"/>
                <w:sz w:val="19"/>
                <w:szCs w:val="19"/>
              </w:rPr>
              <w:t>7.13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D77EC6" w:rsidRDefault="00454048">
            <w:pPr>
              <w:spacing w:after="0" w:line="240" w:lineRule="auto"/>
              <w:rPr>
                <w:sz w:val="19"/>
                <w:szCs w:val="19"/>
              </w:rPr>
            </w:pPr>
            <w:r w:rsidRPr="00D77EC6">
              <w:rPr>
                <w:rFonts w:ascii="Times New Roman" w:hAnsi="Times New Roman" w:cs="Times New Roman"/>
                <w:color w:val="000000"/>
                <w:sz w:val="19"/>
                <w:szCs w:val="19"/>
              </w:rPr>
              <w:t>Перечень программного обеспечения: Интернет браузер, "Пакет MSOffice",  MicrosoftOfficeProjectProfessional, LMSMoodle.</w:t>
            </w:r>
          </w:p>
        </w:tc>
      </w:tr>
      <w:tr w:rsidR="00454048" w:rsidRPr="00D77EC6">
        <w:trPr>
          <w:trHeight w:hRule="exact" w:val="277"/>
        </w:trPr>
        <w:tc>
          <w:tcPr>
            <w:tcW w:w="766" w:type="dxa"/>
          </w:tcPr>
          <w:p w:rsidR="00454048" w:rsidRPr="00D77EC6" w:rsidRDefault="00454048"/>
        </w:tc>
        <w:tc>
          <w:tcPr>
            <w:tcW w:w="3913" w:type="dxa"/>
          </w:tcPr>
          <w:p w:rsidR="00454048" w:rsidRPr="00D77EC6" w:rsidRDefault="00454048"/>
        </w:tc>
        <w:tc>
          <w:tcPr>
            <w:tcW w:w="5104" w:type="dxa"/>
          </w:tcPr>
          <w:p w:rsidR="00454048" w:rsidRPr="00D77EC6" w:rsidRDefault="00454048"/>
        </w:tc>
        <w:tc>
          <w:tcPr>
            <w:tcW w:w="993" w:type="dxa"/>
          </w:tcPr>
          <w:p w:rsidR="00454048" w:rsidRPr="00D77EC6" w:rsidRDefault="00454048"/>
        </w:tc>
      </w:tr>
      <w:tr w:rsidR="00454048" w:rsidRPr="007605E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54048" w:rsidRPr="00E21383" w:rsidRDefault="00454048">
            <w:pPr>
              <w:spacing w:after="0" w:line="240" w:lineRule="auto"/>
              <w:jc w:val="center"/>
              <w:rPr>
                <w:sz w:val="19"/>
                <w:szCs w:val="19"/>
                <w:lang w:val="ru-RU"/>
              </w:rPr>
            </w:pPr>
            <w:r w:rsidRPr="00E21383">
              <w:rPr>
                <w:rFonts w:ascii="Times New Roman" w:hAnsi="Times New Roman" w:cs="Times New Roman"/>
                <w:b/>
                <w:bCs/>
                <w:color w:val="000000"/>
                <w:sz w:val="19"/>
                <w:szCs w:val="19"/>
                <w:lang w:val="ru-RU"/>
              </w:rPr>
              <w:t>8. МЕТОДИЧЕСКИЕ УКАЗАНИЯ ДЛЯ ОБУЧАЮЩИХСЯ ПО ОСВОЕНИЮ ДИСЦИПЛИНЫ (МОДУЛЯ)</w:t>
            </w:r>
          </w:p>
        </w:tc>
      </w:tr>
      <w:tr w:rsidR="00454048" w:rsidRPr="007605E8">
        <w:trPr>
          <w:trHeight w:hRule="exact" w:val="245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1. Рекомендуемые методические издания:</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Козлов А.В. Методы экологических исследований: лабораторный анализ: учебно-методическое пособие. Нижний Новгород: НГПУ. 2014. 77 с.</w:t>
            </w: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Козлов А.В. Лабораторно-инструментальные методы исследований в экологии объектов окружающей среды: учебно- методическое пособие. Нижний Новгород: Миниский университет. 2016.</w:t>
            </w:r>
          </w:p>
          <w:p w:rsidR="00454048" w:rsidRPr="00E21383" w:rsidRDefault="00454048">
            <w:pPr>
              <w:spacing w:after="0" w:line="240" w:lineRule="auto"/>
              <w:rPr>
                <w:sz w:val="19"/>
                <w:szCs w:val="19"/>
                <w:lang w:val="ru-RU"/>
              </w:rPr>
            </w:pP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2. Рейтинг-план дисциплины представлен в Приложении 2.</w:t>
            </w:r>
          </w:p>
          <w:p w:rsidR="00454048" w:rsidRPr="00E21383" w:rsidRDefault="00454048">
            <w:pPr>
              <w:spacing w:after="0" w:line="240" w:lineRule="auto"/>
              <w:rPr>
                <w:sz w:val="19"/>
                <w:szCs w:val="19"/>
                <w:lang w:val="ru-RU"/>
              </w:rPr>
            </w:pPr>
          </w:p>
          <w:p w:rsidR="00454048" w:rsidRPr="00E21383" w:rsidRDefault="00454048">
            <w:pPr>
              <w:spacing w:after="0" w:line="240" w:lineRule="auto"/>
              <w:rPr>
                <w:sz w:val="19"/>
                <w:szCs w:val="19"/>
                <w:lang w:val="ru-RU"/>
              </w:rPr>
            </w:pPr>
            <w:r w:rsidRPr="00E21383">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sidRPr="00D77EC6">
              <w:rPr>
                <w:rFonts w:ascii="Times New Roman" w:hAnsi="Times New Roman" w:cs="Times New Roman"/>
                <w:color w:val="000000"/>
                <w:sz w:val="19"/>
                <w:szCs w:val="19"/>
              </w:rPr>
              <w:t>https</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www</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mininuniver</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ru</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scientific</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education</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docs</w:t>
            </w:r>
            <w:r w:rsidRPr="00E21383">
              <w:rPr>
                <w:rFonts w:ascii="Times New Roman" w:hAnsi="Times New Roman" w:cs="Times New Roman"/>
                <w:color w:val="000000"/>
                <w:sz w:val="19"/>
                <w:szCs w:val="19"/>
                <w:lang w:val="ru-RU"/>
              </w:rPr>
              <w:t>/</w:t>
            </w:r>
            <w:r w:rsidRPr="00D77EC6">
              <w:rPr>
                <w:rFonts w:ascii="Times New Roman" w:hAnsi="Times New Roman" w:cs="Times New Roman"/>
                <w:color w:val="000000"/>
                <w:sz w:val="19"/>
                <w:szCs w:val="19"/>
              </w:rPr>
              <w:t>ump</w:t>
            </w:r>
            <w:r w:rsidRPr="00E21383">
              <w:rPr>
                <w:rFonts w:ascii="Times New Roman" w:hAnsi="Times New Roman" w:cs="Times New Roman"/>
                <w:color w:val="000000"/>
                <w:sz w:val="19"/>
                <w:szCs w:val="19"/>
                <w:lang w:val="ru-RU"/>
              </w:rPr>
              <w:t xml:space="preserve"> представлен нормативный документ - Положение о рейтинговой оценке качества подготовки студентов</w:t>
            </w:r>
          </w:p>
        </w:tc>
      </w:tr>
    </w:tbl>
    <w:p w:rsidR="00454048" w:rsidRPr="00E21383" w:rsidRDefault="00454048">
      <w:pPr>
        <w:rPr>
          <w:lang w:val="ru-RU"/>
        </w:rPr>
      </w:pPr>
    </w:p>
    <w:sectPr w:rsidR="00454048" w:rsidRPr="00E21383" w:rsidSect="00A037BA">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453"/>
    <w:rsid w:val="0002418B"/>
    <w:rsid w:val="000D5A22"/>
    <w:rsid w:val="001F0BC7"/>
    <w:rsid w:val="00454048"/>
    <w:rsid w:val="00642425"/>
    <w:rsid w:val="0070729B"/>
    <w:rsid w:val="007605E8"/>
    <w:rsid w:val="00A037BA"/>
    <w:rsid w:val="00A412A4"/>
    <w:rsid w:val="00CA065C"/>
    <w:rsid w:val="00D31453"/>
    <w:rsid w:val="00D77EC6"/>
    <w:rsid w:val="00E209E2"/>
    <w:rsid w:val="00E2138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37BA"/>
    <w:pPr>
      <w:spacing w:after="200" w:line="276" w:lineRule="auto"/>
    </w:pPr>
    <w:rPr>
      <w:rFonts w:cs="Calibri"/>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11</Pages>
  <Words>3284</Words>
  <Characters>18723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2018-2019_05_04_06 МЭП-18_plx_Организация деятельности эколого-аналитической лаборатории_</dc:title>
  <dc:subject/>
  <dc:creator>FastReport.NET</dc:creator>
  <cp:keywords/>
  <dc:description/>
  <cp:lastModifiedBy>Козлов А.В.</cp:lastModifiedBy>
  <cp:revision>3</cp:revision>
  <dcterms:created xsi:type="dcterms:W3CDTF">2019-08-27T18:20:00Z</dcterms:created>
  <dcterms:modified xsi:type="dcterms:W3CDTF">2019-10-15T18:11:00Z</dcterms:modified>
</cp:coreProperties>
</file>